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92DE5" w:rsidRPr="00385136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92DE5" w:rsidRDefault="00092DE5" w:rsidP="000F456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7FD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38513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92DE5" w:rsidRPr="00385136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8513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Ποντίκι ενσύρματο</w:t>
            </w:r>
          </w:p>
        </w:tc>
      </w:tr>
      <w:tr w:rsidR="00092DE5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092DE5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092DE5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92DE5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Προφίλ ποντικιού: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Universal</w:t>
            </w:r>
            <w:proofErr w:type="spellEnd"/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Αισθητήρας ποντικιού: Οπτικός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Interface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: USB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Αριθμός κουμπιών: 2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 ποντικιού: Ενσύρματο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Μέγιστη ευαισθησία: 1000 DPI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Χρώμα: Γκρι</w:t>
            </w:r>
          </w:p>
          <w:p w:rsidR="00092DE5" w:rsidRPr="00385136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Mouse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Design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Classic</w:t>
            </w:r>
            <w:proofErr w:type="spellEnd"/>
          </w:p>
          <w:p w:rsidR="00092DE5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Εύρος εργασίας: 1,8 m</w:t>
            </w:r>
          </w:p>
          <w:p w:rsidR="00092DE5" w:rsidRPr="00922D4C" w:rsidRDefault="00092DE5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ΣΧΕΤΙΚΑ: </w:t>
            </w:r>
            <w:proofErr w:type="spellStart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Dell</w:t>
            </w:r>
            <w:proofErr w:type="spellEnd"/>
            <w:r w:rsidRPr="0038513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- MS116</w:t>
            </w:r>
          </w:p>
        </w:tc>
        <w:tc>
          <w:tcPr>
            <w:tcW w:w="1080" w:type="dxa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92DE5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2DE5" w:rsidRPr="00820A4B" w:rsidRDefault="00092DE5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92DE5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63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2025-10-31T09:32:00Z</dcterms:created>
  <dcterms:modified xsi:type="dcterms:W3CDTF">2025-10-31T09:32:00Z</dcterms:modified>
</cp:coreProperties>
</file>